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DEFE9" w14:textId="77777777" w:rsidR="00CE618B" w:rsidRDefault="00CE618B" w:rsidP="00CE61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ALCOTE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45496B0D" w14:textId="77777777" w:rsidR="00CE618B" w:rsidRDefault="00CE618B" w:rsidP="00CE618B">
      <w:pPr>
        <w:pStyle w:val="NoSpacing"/>
        <w:rPr>
          <w:rFonts w:cs="Times New Roman"/>
          <w:szCs w:val="24"/>
        </w:rPr>
      </w:pPr>
    </w:p>
    <w:p w14:paraId="2C9CAE69" w14:textId="77777777" w:rsidR="00CE618B" w:rsidRDefault="00CE618B" w:rsidP="00CE618B">
      <w:pPr>
        <w:pStyle w:val="NoSpacing"/>
        <w:rPr>
          <w:rFonts w:cs="Times New Roman"/>
          <w:szCs w:val="24"/>
        </w:rPr>
      </w:pPr>
    </w:p>
    <w:p w14:paraId="11DBC013" w14:textId="77777777" w:rsidR="00CE618B" w:rsidRDefault="00CE618B" w:rsidP="00CE61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Nov.1399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366448C8" w14:textId="77777777" w:rsidR="00CE618B" w:rsidRDefault="00CE618B" w:rsidP="00CE61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into lands of Sir Thomas Preston(q.v.).</w:t>
      </w:r>
    </w:p>
    <w:p w14:paraId="4048FD1E" w14:textId="77777777" w:rsidR="00CE618B" w:rsidRDefault="00CE618B" w:rsidP="00CE61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https://inquisitionspostmortem.ac.uk/view/inquisition/18-069/</w:t>
        </w:r>
      </w:hyperlink>
      <w:r>
        <w:rPr>
          <w:rFonts w:cs="Times New Roman"/>
          <w:szCs w:val="24"/>
        </w:rPr>
        <w:t xml:space="preserve"> )</w:t>
      </w:r>
    </w:p>
    <w:p w14:paraId="4B234748" w14:textId="77777777" w:rsidR="00CE618B" w:rsidRDefault="00CE618B" w:rsidP="00CE618B">
      <w:pPr>
        <w:pStyle w:val="NoSpacing"/>
        <w:rPr>
          <w:rFonts w:cs="Times New Roman"/>
          <w:szCs w:val="24"/>
        </w:rPr>
      </w:pPr>
    </w:p>
    <w:p w14:paraId="237277C4" w14:textId="77777777" w:rsidR="00CE618B" w:rsidRDefault="00CE618B" w:rsidP="00CE618B">
      <w:pPr>
        <w:pStyle w:val="NoSpacing"/>
        <w:rPr>
          <w:rFonts w:cs="Times New Roman"/>
          <w:szCs w:val="24"/>
        </w:rPr>
      </w:pPr>
    </w:p>
    <w:p w14:paraId="79694F2D" w14:textId="77777777" w:rsidR="00CE618B" w:rsidRDefault="00CE618B" w:rsidP="00CE61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55CFAE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7FCE7" w14:textId="77777777" w:rsidR="00CE618B" w:rsidRDefault="00CE618B" w:rsidP="009139A6">
      <w:r>
        <w:separator/>
      </w:r>
    </w:p>
  </w:endnote>
  <w:endnote w:type="continuationSeparator" w:id="0">
    <w:p w14:paraId="20A0FD68" w14:textId="77777777" w:rsidR="00CE618B" w:rsidRDefault="00CE61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3E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B8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868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15EE" w14:textId="77777777" w:rsidR="00CE618B" w:rsidRDefault="00CE618B" w:rsidP="009139A6">
      <w:r>
        <w:separator/>
      </w:r>
    </w:p>
  </w:footnote>
  <w:footnote w:type="continuationSeparator" w:id="0">
    <w:p w14:paraId="53F1A334" w14:textId="77777777" w:rsidR="00CE618B" w:rsidRDefault="00CE61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E9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FC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1F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8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618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810D5"/>
  <w15:chartTrackingRefBased/>
  <w15:docId w15:val="{399A29CD-E8AC-4454-A954-5D909B94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61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2023-12-09T20:07:00Z</dcterms:created>
  <dcterms:modified xsi:type="dcterms:W3CDTF">2023-12-09T20:07:00Z</dcterms:modified>
</cp:coreProperties>
</file>